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2C36F" w14:textId="161DA585" w:rsidR="00117554" w:rsidRPr="00576392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Tencent (Rapporteur) and Ericsson (Editor)</w:t>
      </w:r>
    </w:p>
    <w:p w14:paraId="79102ED2" w14:textId="7A8C722F" w:rsidR="00117554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Pr="00620C98">
        <w:rPr>
          <w:rFonts w:ascii="Arial" w:hAnsi="Arial" w:cs="Arial"/>
          <w:szCs w:val="24"/>
        </w:rPr>
        <w:t>FS_</w:t>
      </w:r>
      <w:r>
        <w:rPr>
          <w:rFonts w:ascii="Arial" w:hAnsi="Arial" w:cs="Arial"/>
          <w:szCs w:val="24"/>
        </w:rPr>
        <w:t xml:space="preserve">5GMS_EXT: </w:t>
      </w:r>
      <w:r w:rsidR="00602A9D">
        <w:rPr>
          <w:rFonts w:ascii="Arial" w:hAnsi="Arial" w:cs="Arial"/>
          <w:szCs w:val="24"/>
        </w:rPr>
        <w:t xml:space="preserve">Proposed </w:t>
      </w:r>
      <w:r w:rsidRPr="00892AD3">
        <w:rPr>
          <w:rFonts w:ascii="Arial" w:hAnsi="Arial" w:cs="Arial"/>
          <w:szCs w:val="24"/>
        </w:rPr>
        <w:t>Work Plan</w:t>
      </w:r>
      <w:r>
        <w:rPr>
          <w:rFonts w:ascii="Arial" w:hAnsi="Arial" w:cs="Arial"/>
          <w:szCs w:val="24"/>
        </w:rPr>
        <w:t xml:space="preserve"> </w:t>
      </w:r>
      <w:proofErr w:type="gramStart"/>
      <w:r>
        <w:rPr>
          <w:rFonts w:ascii="Arial" w:hAnsi="Arial" w:cs="Arial"/>
          <w:szCs w:val="24"/>
        </w:rPr>
        <w:t>v(</w:t>
      </w:r>
      <w:proofErr w:type="gramEnd"/>
      <w:r w:rsidR="0002581C">
        <w:rPr>
          <w:rFonts w:ascii="Arial" w:hAnsi="Arial" w:cs="Arial"/>
          <w:szCs w:val="24"/>
        </w:rPr>
        <w:t>1</w:t>
      </w:r>
      <w:r w:rsidR="00602A9D">
        <w:rPr>
          <w:rFonts w:ascii="Arial" w:hAnsi="Arial" w:cs="Arial"/>
          <w:szCs w:val="24"/>
        </w:rPr>
        <w:t>.0</w:t>
      </w:r>
      <w:r>
        <w:rPr>
          <w:rFonts w:ascii="Arial" w:hAnsi="Arial" w:cs="Arial"/>
          <w:szCs w:val="24"/>
        </w:rPr>
        <w:t>)</w:t>
      </w:r>
    </w:p>
    <w:p w14:paraId="7CE122A6" w14:textId="38A1A5AF" w:rsidR="00117554" w:rsidRPr="00576392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02581C">
        <w:rPr>
          <w:rFonts w:ascii="Arial" w:hAnsi="Arial" w:cs="Arial"/>
          <w:szCs w:val="24"/>
          <w:lang w:val="en-US"/>
        </w:rPr>
        <w:t>1.0</w:t>
      </w:r>
    </w:p>
    <w:p w14:paraId="63FB3DF4" w14:textId="77777777" w:rsidR="00117554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Agreement</w:t>
      </w:r>
    </w:p>
    <w:p w14:paraId="38849906" w14:textId="16830DAA" w:rsidR="00117554" w:rsidRPr="001054BC" w:rsidRDefault="00117554" w:rsidP="00117554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3F6633">
        <w:rPr>
          <w:rFonts w:ascii="Arial" w:hAnsi="Arial"/>
          <w:lang w:val="en-US"/>
        </w:rPr>
        <w:t>9.8</w:t>
      </w:r>
    </w:p>
    <w:p w14:paraId="51EF5DC9" w14:textId="77777777" w:rsidR="00117554" w:rsidRDefault="00117554" w:rsidP="00117554">
      <w:pPr>
        <w:pBdr>
          <w:top w:val="single" w:sz="12" w:space="1" w:color="auto"/>
        </w:pBdr>
        <w:spacing w:after="0"/>
        <w:rPr>
          <w:lang w:val="en-US"/>
        </w:rPr>
      </w:pPr>
    </w:p>
    <w:p w14:paraId="66EDC35B" w14:textId="77777777" w:rsidR="00117554" w:rsidRDefault="00117554" w:rsidP="00117554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textAlignment w:val="baseline"/>
      </w:pPr>
      <w:r w:rsidRPr="00576392">
        <w:t>Introduction</w:t>
      </w:r>
    </w:p>
    <w:p w14:paraId="2381D94E" w14:textId="46FEF5B0" w:rsidR="00647CCC" w:rsidRPr="00056A7C" w:rsidRDefault="00117554" w:rsidP="00117554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>The Study</w:t>
      </w:r>
      <w:r w:rsidR="00B74F16" w:rsidRPr="00056A7C">
        <w:rPr>
          <w:rFonts w:ascii="Arial" w:hAnsi="Arial" w:cs="Arial"/>
          <w:sz w:val="22"/>
          <w:szCs w:val="22"/>
          <w:lang w:val="en-US"/>
        </w:rPr>
        <w:t xml:space="preserve"> on 5G media streaming extensions (FS_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>5</w:t>
      </w:r>
      <w:r w:rsidR="00B74F16" w:rsidRPr="00056A7C">
        <w:rPr>
          <w:rFonts w:ascii="Arial" w:hAnsi="Arial" w:cs="Arial"/>
          <w:sz w:val="22"/>
          <w:szCs w:val="22"/>
          <w:lang w:val="en-US"/>
        </w:rPr>
        <w:t>GMS_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 xml:space="preserve">EXT) </w:t>
      </w:r>
      <w:r w:rsidRPr="00056A7C">
        <w:rPr>
          <w:rFonts w:ascii="Arial" w:hAnsi="Arial" w:cs="Arial"/>
          <w:sz w:val="22"/>
          <w:szCs w:val="22"/>
          <w:lang w:val="en-US"/>
        </w:rPr>
        <w:t>was approved at SA#</w:t>
      </w:r>
      <w:r w:rsidR="0010065F" w:rsidRPr="00056A7C">
        <w:rPr>
          <w:rFonts w:ascii="Arial" w:hAnsi="Arial" w:cs="Arial"/>
          <w:sz w:val="22"/>
          <w:szCs w:val="22"/>
          <w:lang w:val="en-US"/>
        </w:rPr>
        <w:t>111</w:t>
      </w:r>
      <w:r w:rsidRPr="00056A7C">
        <w:rPr>
          <w:rFonts w:ascii="Arial" w:hAnsi="Arial" w:cs="Arial"/>
          <w:sz w:val="22"/>
          <w:szCs w:val="22"/>
          <w:lang w:val="en-US"/>
        </w:rPr>
        <w:t xml:space="preserve">. </w:t>
      </w:r>
      <w:r w:rsidR="00CD211D" w:rsidRPr="00056A7C">
        <w:rPr>
          <w:rFonts w:ascii="Arial" w:hAnsi="Arial" w:cs="Arial"/>
          <w:sz w:val="22"/>
          <w:szCs w:val="22"/>
          <w:lang w:val="en-US"/>
        </w:rPr>
        <w:t xml:space="preserve"> This SI investigate the potential improvement and extensions of 5G</w:t>
      </w:r>
      <w:r w:rsidR="00647CCC" w:rsidRPr="00056A7C">
        <w:rPr>
          <w:rFonts w:ascii="Arial" w:hAnsi="Arial" w:cs="Arial"/>
          <w:sz w:val="22"/>
          <w:szCs w:val="22"/>
          <w:lang w:val="en-US"/>
        </w:rPr>
        <w:t xml:space="preserve">MSA in the following </w:t>
      </w:r>
      <w:r w:rsidR="00AD7AED" w:rsidRPr="00056A7C">
        <w:rPr>
          <w:rFonts w:ascii="Arial" w:hAnsi="Arial" w:cs="Arial"/>
          <w:sz w:val="22"/>
          <w:szCs w:val="22"/>
          <w:lang w:val="en-US"/>
        </w:rPr>
        <w:t xml:space="preserve">10 </w:t>
      </w:r>
      <w:r w:rsidR="00C33FC6" w:rsidRPr="00056A7C">
        <w:rPr>
          <w:rFonts w:ascii="Arial" w:hAnsi="Arial" w:cs="Arial"/>
          <w:sz w:val="22"/>
          <w:szCs w:val="22"/>
          <w:lang w:val="en-US"/>
        </w:rPr>
        <w:t>topics</w:t>
      </w:r>
      <w:r w:rsidR="00647CCC" w:rsidRPr="00056A7C">
        <w:rPr>
          <w:rFonts w:ascii="Arial" w:hAnsi="Arial" w:cs="Arial"/>
          <w:sz w:val="22"/>
          <w:szCs w:val="22"/>
          <w:lang w:val="en-US"/>
        </w:rPr>
        <w:t>:</w:t>
      </w:r>
    </w:p>
    <w:p w14:paraId="405BD25B" w14:textId="1D3ACF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Preparation </w:t>
      </w:r>
    </w:p>
    <w:p w14:paraId="1DA1BAE9" w14:textId="50EE7609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Traffic Identification </w:t>
      </w:r>
    </w:p>
    <w:p w14:paraId="608C4BEB" w14:textId="03634D15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Additional / New transport protocols </w:t>
      </w:r>
    </w:p>
    <w:p w14:paraId="014956F5" w14:textId="2352DAB8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Uplink media streaming </w:t>
      </w:r>
    </w:p>
    <w:p w14:paraId="7599ADA6" w14:textId="0D56BB6C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Background traffic </w:t>
      </w:r>
    </w:p>
    <w:p w14:paraId="23A79F6F" w14:textId="437066CA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Aware Streaming </w:t>
      </w:r>
    </w:p>
    <w:p w14:paraId="709C3A84" w14:textId="134158EF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Network Event usage</w:t>
      </w:r>
    </w:p>
    <w:p w14:paraId="347DC7F3" w14:textId="4CFD8451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Per-application-authorization </w:t>
      </w:r>
    </w:p>
    <w:p w14:paraId="586C81A1" w14:textId="7A9F35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Support for encrypted and high-value content </w:t>
      </w:r>
    </w:p>
    <w:p w14:paraId="421B645A" w14:textId="4529E7BA" w:rsidR="00647CC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>Scalable distribution of unicast Live Services</w:t>
      </w:r>
    </w:p>
    <w:p w14:paraId="7670EA36" w14:textId="77777777" w:rsidR="00900F57" w:rsidRDefault="00CD211D" w:rsidP="00900F57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 xml:space="preserve"> </w:t>
      </w:r>
      <w:r w:rsidR="00117554" w:rsidRPr="00056A7C">
        <w:rPr>
          <w:rFonts w:ascii="Arial" w:hAnsi="Arial" w:cs="Arial"/>
          <w:sz w:val="22"/>
          <w:szCs w:val="22"/>
          <w:lang w:val="en-US"/>
        </w:rPr>
        <w:t>The objective</w:t>
      </w:r>
      <w:r w:rsidR="00FD0636" w:rsidRPr="00056A7C">
        <w:rPr>
          <w:rFonts w:ascii="Arial" w:hAnsi="Arial" w:cs="Arial"/>
          <w:sz w:val="22"/>
          <w:szCs w:val="22"/>
          <w:lang w:val="en-US"/>
        </w:rPr>
        <w:t>s</w:t>
      </w:r>
      <w:r w:rsidR="00117554" w:rsidRPr="00056A7C">
        <w:rPr>
          <w:rFonts w:ascii="Arial" w:hAnsi="Arial" w:cs="Arial"/>
          <w:sz w:val="22"/>
          <w:szCs w:val="22"/>
          <w:lang w:val="en-US"/>
        </w:rPr>
        <w:t xml:space="preserve"> of this SI</w:t>
      </w:r>
      <w:r w:rsidR="00FD0636" w:rsidRPr="00056A7C">
        <w:rPr>
          <w:rFonts w:ascii="Arial" w:hAnsi="Arial" w:cs="Arial"/>
          <w:sz w:val="22"/>
          <w:szCs w:val="22"/>
          <w:lang w:val="en-US"/>
        </w:rPr>
        <w:t xml:space="preserve"> are defined as:</w:t>
      </w:r>
    </w:p>
    <w:p w14:paraId="2360AB81" w14:textId="77777777" w:rsidR="00900F57" w:rsidRPr="00900F57" w:rsidRDefault="00900F57" w:rsidP="002C69F5">
      <w:pPr>
        <w:pStyle w:val="ListParagraph"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  <w:lang w:val="en-US"/>
        </w:rPr>
      </w:pPr>
      <w:r w:rsidRPr="00900F57">
        <w:rPr>
          <w:rFonts w:asciiTheme="minorBidi" w:hAnsiTheme="minorBidi" w:cstheme="minorBidi"/>
          <w:szCs w:val="22"/>
        </w:rPr>
        <w:t xml:space="preserve">Document the above key topics in more detail, </w:t>
      </w:r>
      <w:proofErr w:type="gramStart"/>
      <w:r w:rsidRPr="00900F57">
        <w:rPr>
          <w:rFonts w:asciiTheme="minorBidi" w:hAnsiTheme="minorBidi" w:cstheme="minorBidi"/>
          <w:szCs w:val="22"/>
        </w:rPr>
        <w:t>in particular how</w:t>
      </w:r>
      <w:proofErr w:type="gramEnd"/>
      <w:r w:rsidRPr="00900F57">
        <w:rPr>
          <w:rFonts w:asciiTheme="minorBidi" w:hAnsiTheme="minorBidi" w:cstheme="minorBidi"/>
          <w:szCs w:val="22"/>
        </w:rPr>
        <w:t xml:space="preserve"> they relate to the 5GMS Architecture and protocols.</w:t>
      </w:r>
    </w:p>
    <w:p w14:paraId="745CA5E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Study collaboration scenarios between the 5G System and Application Provider for each of the key topics.</w:t>
      </w:r>
    </w:p>
    <w:p w14:paraId="21549610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Based on the 5GMS Architecture, develop one or more deployment architectures that address the key topics and the collaboration models.</w:t>
      </w:r>
    </w:p>
    <w:p w14:paraId="450D97E3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Map the key topics to basic functions and develop high-level call flows.</w:t>
      </w:r>
    </w:p>
    <w:p w14:paraId="3588C285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the issues that need to be solved.</w:t>
      </w:r>
    </w:p>
    <w:p w14:paraId="5A9B4719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Provide candidate solutions (including call flows) for each of the identified issues.</w:t>
      </w:r>
    </w:p>
    <w:p w14:paraId="120381AC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other 3GPP groups e.g. SA2, SA3, SA5, and others as needed.</w:t>
      </w:r>
    </w:p>
    <w:p w14:paraId="2B92531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external organizations such as DASH-IF, CTA WAVE, ISO/IEC JTC29 WG3 (MPEG Systems), or IETF, as needed.</w:t>
      </w:r>
    </w:p>
    <w:p w14:paraId="4A6C6402" w14:textId="6FE548EB" w:rsidR="00117554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gaps and recommend potential normative work for stage-2 call flows and possibly stage-3.</w:t>
      </w:r>
    </w:p>
    <w:p w14:paraId="4A2B5C47" w14:textId="77777777" w:rsidR="00900F57" w:rsidRPr="00900F57" w:rsidRDefault="00900F57" w:rsidP="002C69F5">
      <w:pPr>
        <w:keepNext/>
        <w:spacing w:after="0"/>
        <w:rPr>
          <w:rFonts w:asciiTheme="minorBidi" w:hAnsiTheme="minorBidi" w:cstheme="minorBidi"/>
          <w:szCs w:val="22"/>
        </w:rPr>
      </w:pPr>
    </w:p>
    <w:p w14:paraId="1A124EB8" w14:textId="7749F355" w:rsidR="00A04F11" w:rsidRPr="00056A7C" w:rsidRDefault="00A04F11" w:rsidP="00A04F11">
      <w:pPr>
        <w:keepNext/>
        <w:spacing w:after="160" w:line="256" w:lineRule="auto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The following workplan defines the timeline for completing the above tasks (1-6 and 9) for all topics.</w:t>
      </w:r>
      <w:r w:rsidR="00056A7C" w:rsidRPr="00056A7C">
        <w:rPr>
          <w:rFonts w:asciiTheme="minorBidi" w:hAnsiTheme="minorBidi" w:cstheme="minorBidi"/>
          <w:sz w:val="22"/>
          <w:szCs w:val="22"/>
        </w:rPr>
        <w:t xml:space="preserve"> Note that all topics may not progress at the same paste.</w:t>
      </w:r>
    </w:p>
    <w:p w14:paraId="3B45746C" w14:textId="77777777" w:rsidR="00117554" w:rsidRPr="00F92F41" w:rsidRDefault="00117554" w:rsidP="00117554">
      <w:pPr>
        <w:pStyle w:val="Heading1"/>
        <w:pBdr>
          <w:top w:val="none" w:sz="0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textAlignment w:val="baseline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117554" w:rsidRPr="00576392" w14:paraId="095B37E2" w14:textId="77777777" w:rsidTr="001C07A8">
        <w:trPr>
          <w:trHeight w:val="622"/>
        </w:trPr>
        <w:tc>
          <w:tcPr>
            <w:tcW w:w="2322" w:type="dxa"/>
            <w:shd w:val="clear" w:color="auto" w:fill="E6E6E6"/>
          </w:tcPr>
          <w:p w14:paraId="729028F3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1F7FEAB0" w14:textId="2BE57F8E" w:rsidR="00117554" w:rsidRPr="00056A7C" w:rsidRDefault="00C927CF" w:rsidP="001C07A8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56A7C">
              <w:rPr>
                <w:rFonts w:ascii="Arial" w:hAnsi="Arial" w:cs="Arial"/>
                <w:sz w:val="22"/>
                <w:szCs w:val="22"/>
                <w:lang w:val="en-US"/>
              </w:rPr>
              <w:t>Study on 5G media streaming extensions</w:t>
            </w:r>
          </w:p>
        </w:tc>
      </w:tr>
      <w:tr w:rsidR="00117554" w:rsidRPr="00215719" w14:paraId="591587B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4708C1" w14:textId="657CFFA1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lastRenderedPageBreak/>
              <w:t xml:space="preserve">SA4#111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FFC" w14:textId="629F9D64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Approval of SI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</w:t>
            </w:r>
          </w:p>
        </w:tc>
      </w:tr>
      <w:tr w:rsidR="00117554" w:rsidRPr="00215719" w14:paraId="4F311AC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9F75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957" w14:textId="66C68F9A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Discuss the following objectives</w:t>
            </w:r>
            <w:r w:rsidR="00C33FC6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for each topic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:</w:t>
            </w:r>
          </w:p>
          <w:p w14:paraId="62C10355" w14:textId="7AF67361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21A9CBD7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9FDC988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3C9C901" w14:textId="16EB04CF" w:rsidR="00117554" w:rsidRPr="001202F9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Draft </w:t>
            </w:r>
            <w:r w:rsidR="00571E2B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TR</w:t>
            </w:r>
            <w:r w:rsidR="00750557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(v</w:t>
            </w:r>
            <w:r w:rsidR="0050576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0.1.0)</w:t>
            </w:r>
          </w:p>
        </w:tc>
      </w:tr>
      <w:tr w:rsidR="00117554" w:rsidRPr="00215719" w14:paraId="540BAB50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DD4851" w14:textId="599DBF4C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Telco#1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FS_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292C2737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DE93004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5E3C46D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33" w14:textId="77777777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BF7C0B2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4AA851F7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365D60C0" w14:textId="786DB67E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1D86CA8E" w14:textId="3803E8A6" w:rsidR="003D5A7A" w:rsidRPr="001202F9" w:rsidRDefault="00E13817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pCRs</w:t>
            </w:r>
            <w:proofErr w:type="spellEnd"/>
          </w:p>
          <w:p w14:paraId="3C52EAEF" w14:textId="7626E1EB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="003D5A7A"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0AD08E3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B809C2" w14:textId="69A1F07B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Telco#2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FS_5GMS_EXT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555B2E51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260CC746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534586D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73" w14:textId="77777777" w:rsidR="003D5A7A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7C063706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1579EBCD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157CC73" w14:textId="1271B0D0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7656324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1-3:</w:t>
            </w:r>
          </w:p>
          <w:p w14:paraId="479936B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BD5E89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E98CFB7" w14:textId="3D97B3C5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204B1B5D" w14:textId="04F8CB6C" w:rsidR="003D5A7A" w:rsidRPr="001202F9" w:rsidRDefault="00E13817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  <w:p w14:paraId="33A63874" w14:textId="7C65927A" w:rsidR="00117554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66A6544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C7FCF" w14:textId="29C48D09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SA4#113 </w:t>
            </w:r>
            <w:r w:rsidR="00C76822" w:rsidRPr="001202F9">
              <w:rPr>
                <w:bCs/>
                <w:color w:val="BFBFBF" w:themeColor="background1" w:themeShade="BF"/>
                <w:szCs w:val="22"/>
                <w:lang w:val="en-US"/>
              </w:rPr>
              <w:t>(</w:t>
            </w:r>
            <w:r w:rsidR="00B63376" w:rsidRPr="001202F9">
              <w:rPr>
                <w:bCs/>
                <w:color w:val="BFBFBF" w:themeColor="background1" w:themeShade="BF"/>
                <w:szCs w:val="22"/>
                <w:lang w:val="en-US"/>
              </w:rPr>
              <w:t>04/06-04/14)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317" w14:textId="77777777" w:rsidR="00B215BB" w:rsidRPr="001202F9" w:rsidRDefault="00B215BB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D810B83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lastRenderedPageBreak/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3AA383F2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E09AF36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44936B5B" w14:textId="4C7CE1C2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Discuss the following objective for each topic which completed objectives </w:t>
            </w:r>
            <w:r w:rsidR="00056A7C"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1-6</w:t>
            </w: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:</w:t>
            </w:r>
          </w:p>
          <w:p w14:paraId="002D0C5C" w14:textId="77777777" w:rsidR="00056A7C" w:rsidRPr="001202F9" w:rsidRDefault="00056A7C" w:rsidP="002C69F5">
            <w:pPr>
              <w:pStyle w:val="ListParagraph"/>
              <w:keepNext/>
              <w:widowControl/>
              <w:numPr>
                <w:ilvl w:val="0"/>
                <w:numId w:val="11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3DC917E4" w14:textId="6E7B7C0B" w:rsidR="007C4563" w:rsidRPr="001202F9" w:rsidRDefault="00117554" w:rsidP="007C4563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</w:t>
            </w: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CR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TR26.</w:t>
            </w:r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804</w:t>
            </w:r>
          </w:p>
        </w:tc>
      </w:tr>
      <w:tr w:rsidR="00AE09CC" w:rsidRPr="00215719" w14:paraId="488855A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4BD779" w14:textId="7823D083" w:rsidR="00AE09CC" w:rsidRPr="00AA752B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ins w:id="0" w:author="Iraj Sodagar" w:date="2021-04-12T19:32:00Z"/>
                <w:bCs/>
                <w:sz w:val="20"/>
                <w:lang w:val="fr-FR"/>
              </w:rPr>
            </w:pPr>
            <w:ins w:id="1" w:author="Iraj Sodagar" w:date="2021-04-12T19:32:00Z">
              <w:r>
                <w:rPr>
                  <w:bCs/>
                  <w:sz w:val="20"/>
                  <w:lang w:val="fr-FR"/>
                </w:rPr>
                <w:lastRenderedPageBreak/>
                <w:t xml:space="preserve">SA4 MBS SWG </w:t>
              </w:r>
              <w:proofErr w:type="spellStart"/>
              <w:proofErr w:type="gramStart"/>
              <w:r>
                <w:rPr>
                  <w:bCs/>
                  <w:sz w:val="20"/>
                  <w:lang w:val="fr-FR"/>
                </w:rPr>
                <w:t>Telco</w:t>
              </w:r>
              <w:proofErr w:type="spellEnd"/>
              <w:r>
                <w:rPr>
                  <w:bCs/>
                  <w:sz w:val="20"/>
                  <w:lang w:val="fr-FR"/>
                </w:rPr>
                <w:t xml:space="preserve">  </w:t>
              </w:r>
              <w:r w:rsidRPr="00AA752B">
                <w:rPr>
                  <w:bCs/>
                  <w:sz w:val="20"/>
                  <w:lang w:val="fr-FR"/>
                  <w:rPrChange w:id="2" w:author="Iraj Sodagar" w:date="2021-04-12T20:15:00Z">
                    <w:rPr>
                      <w:bCs/>
                      <w:sz w:val="20"/>
                      <w:highlight w:val="yellow"/>
                      <w:lang w:val="fr-FR"/>
                    </w:rPr>
                  </w:rPrChange>
                </w:rPr>
                <w:t>–</w:t>
              </w:r>
              <w:proofErr w:type="gramEnd"/>
              <w:r w:rsidRPr="00AA752B">
                <w:rPr>
                  <w:bCs/>
                  <w:sz w:val="20"/>
                  <w:lang w:val="fr-FR"/>
                  <w:rPrChange w:id="3" w:author="Iraj Sodagar" w:date="2021-04-12T20:15:00Z">
                    <w:rPr>
                      <w:bCs/>
                      <w:sz w:val="20"/>
                      <w:highlight w:val="yellow"/>
                      <w:lang w:val="fr-FR"/>
                    </w:rPr>
                  </w:rPrChange>
                </w:rPr>
                <w:t xml:space="preserve"> Date 22</w:t>
              </w:r>
              <w:r w:rsidRPr="00AA752B">
                <w:rPr>
                  <w:bCs/>
                  <w:sz w:val="20"/>
                  <w:vertAlign w:val="superscript"/>
                  <w:lang w:val="fr-FR"/>
                  <w:rPrChange w:id="4" w:author="Iraj Sodagar" w:date="2021-04-12T20:15:00Z">
                    <w:rPr>
                      <w:bCs/>
                      <w:sz w:val="20"/>
                      <w:highlight w:val="yellow"/>
                      <w:vertAlign w:val="superscript"/>
                      <w:lang w:val="fr-FR"/>
                    </w:rPr>
                  </w:rPrChange>
                </w:rPr>
                <w:t>nd</w:t>
              </w:r>
              <w:r w:rsidRPr="00AA752B">
                <w:rPr>
                  <w:bCs/>
                  <w:sz w:val="20"/>
                  <w:lang w:val="fr-FR"/>
                  <w:rPrChange w:id="5" w:author="Iraj Sodagar" w:date="2021-04-12T20:15:00Z">
                    <w:rPr>
                      <w:bCs/>
                      <w:sz w:val="20"/>
                      <w:highlight w:val="yellow"/>
                      <w:lang w:val="fr-FR"/>
                    </w:rPr>
                  </w:rPrChange>
                </w:rPr>
                <w:t xml:space="preserve"> </w:t>
              </w:r>
              <w:proofErr w:type="spellStart"/>
              <w:r w:rsidRPr="00AA752B">
                <w:rPr>
                  <w:bCs/>
                  <w:sz w:val="20"/>
                  <w:lang w:val="fr-FR"/>
                  <w:rPrChange w:id="6" w:author="Iraj Sodagar" w:date="2021-04-12T20:15:00Z">
                    <w:rPr>
                      <w:bCs/>
                      <w:sz w:val="20"/>
                      <w:highlight w:val="yellow"/>
                      <w:lang w:val="fr-FR"/>
                    </w:rPr>
                  </w:rPrChange>
                </w:rPr>
                <w:t>Apr</w:t>
              </w:r>
              <w:proofErr w:type="spellEnd"/>
              <w:r w:rsidRPr="00AA752B">
                <w:rPr>
                  <w:bCs/>
                  <w:sz w:val="20"/>
                  <w:lang w:val="fr-FR"/>
                  <w:rPrChange w:id="7" w:author="Iraj Sodagar" w:date="2021-04-12T20:15:00Z">
                    <w:rPr>
                      <w:bCs/>
                      <w:sz w:val="20"/>
                      <w:highlight w:val="yellow"/>
                      <w:lang w:val="fr-FR"/>
                    </w:rPr>
                  </w:rPrChange>
                </w:rPr>
                <w:t>, 2021, time 1</w:t>
              </w:r>
            </w:ins>
            <w:ins w:id="8" w:author="Iraj Sodagar" w:date="2021-04-12T20:14:00Z">
              <w:r w:rsidR="00DD1F0F" w:rsidRPr="00AA752B">
                <w:rPr>
                  <w:bCs/>
                  <w:sz w:val="20"/>
                  <w:lang w:val="fr-FR"/>
                  <w:rPrChange w:id="9" w:author="Iraj Sodagar" w:date="2021-04-12T20:15:00Z">
                    <w:rPr>
                      <w:bCs/>
                      <w:sz w:val="20"/>
                      <w:highlight w:val="yellow"/>
                      <w:lang w:val="fr-FR"/>
                    </w:rPr>
                  </w:rPrChange>
                </w:rPr>
                <w:t>4</w:t>
              </w:r>
            </w:ins>
            <w:ins w:id="10" w:author="Iraj Sodagar" w:date="2021-04-12T19:32:00Z">
              <w:r w:rsidRPr="00AA752B">
                <w:rPr>
                  <w:bCs/>
                  <w:sz w:val="20"/>
                  <w:lang w:val="fr-FR"/>
                  <w:rPrChange w:id="11" w:author="Iraj Sodagar" w:date="2021-04-12T20:15:00Z">
                    <w:rPr>
                      <w:bCs/>
                      <w:sz w:val="20"/>
                      <w:highlight w:val="yellow"/>
                      <w:lang w:val="fr-FR"/>
                    </w:rPr>
                  </w:rPrChange>
                </w:rPr>
                <w:t>:00-1</w:t>
              </w:r>
            </w:ins>
            <w:ins w:id="12" w:author="Iraj Sodagar" w:date="2021-04-12T20:14:00Z">
              <w:r w:rsidR="00DD1F0F" w:rsidRPr="00AA752B">
                <w:rPr>
                  <w:bCs/>
                  <w:sz w:val="20"/>
                  <w:lang w:val="fr-FR"/>
                  <w:rPrChange w:id="13" w:author="Iraj Sodagar" w:date="2021-04-12T20:15:00Z">
                    <w:rPr>
                      <w:bCs/>
                      <w:sz w:val="20"/>
                      <w:highlight w:val="yellow"/>
                      <w:lang w:val="fr-FR"/>
                    </w:rPr>
                  </w:rPrChange>
                </w:rPr>
                <w:t>7</w:t>
              </w:r>
            </w:ins>
            <w:ins w:id="14" w:author="Iraj Sodagar" w:date="2021-04-12T19:32:00Z">
              <w:r w:rsidRPr="00AA752B">
                <w:rPr>
                  <w:bCs/>
                  <w:sz w:val="20"/>
                  <w:lang w:val="fr-FR"/>
                  <w:rPrChange w:id="15" w:author="Iraj Sodagar" w:date="2021-04-12T20:15:00Z">
                    <w:rPr>
                      <w:bCs/>
                      <w:sz w:val="20"/>
                      <w:highlight w:val="yellow"/>
                      <w:lang w:val="fr-FR"/>
                    </w:rPr>
                  </w:rPrChange>
                </w:rPr>
                <w:t>:00 CEST;</w:t>
              </w:r>
            </w:ins>
          </w:p>
          <w:p w14:paraId="11963572" w14:textId="77777777" w:rsidR="00AE09CC" w:rsidRPr="00AA752B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ins w:id="16" w:author="Iraj Sodagar" w:date="2021-04-12T19:32:00Z"/>
                <w:bCs/>
                <w:sz w:val="20"/>
                <w:lang w:val="en-US"/>
              </w:rPr>
            </w:pPr>
            <w:ins w:id="17" w:author="Iraj Sodagar" w:date="2021-04-12T19:32:00Z">
              <w:r w:rsidRPr="00AA752B">
                <w:rPr>
                  <w:bCs/>
                  <w:sz w:val="20"/>
                  <w:lang w:val="en-US"/>
                </w:rPr>
                <w:t>Host: Qualcomm</w:t>
              </w:r>
            </w:ins>
          </w:p>
          <w:p w14:paraId="0586BB49" w14:textId="4A8D0CE3" w:rsidR="00AE09CC" w:rsidRPr="00056A7C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18" w:author="Iraj Sodagar" w:date="2021-04-12T19:32:00Z">
              <w:r w:rsidRPr="00AA752B">
                <w:rPr>
                  <w:bCs/>
                  <w:sz w:val="20"/>
                  <w:lang w:val="en-US"/>
                </w:rPr>
                <w:t xml:space="preserve">Document </w:t>
              </w:r>
              <w:r w:rsidRPr="00AA752B">
                <w:rPr>
                  <w:bCs/>
                  <w:sz w:val="20"/>
                  <w:lang w:val="en-US"/>
                  <w:rPrChange w:id="19" w:author="Iraj Sodagar" w:date="2021-04-12T20:15:00Z">
                    <w:rPr>
                      <w:bCs/>
                      <w:sz w:val="20"/>
                      <w:highlight w:val="yellow"/>
                      <w:lang w:val="en-US"/>
                    </w:rPr>
                  </w:rPrChange>
                </w:rPr>
                <w:t>submission deadline:  20</w:t>
              </w:r>
              <w:r w:rsidRPr="00AA752B">
                <w:rPr>
                  <w:bCs/>
                  <w:sz w:val="20"/>
                  <w:vertAlign w:val="superscript"/>
                  <w:lang w:val="en-US"/>
                  <w:rPrChange w:id="20" w:author="Iraj Sodagar" w:date="2021-04-12T20:15:00Z">
                    <w:rPr>
                      <w:bCs/>
                      <w:sz w:val="20"/>
                      <w:highlight w:val="yellow"/>
                      <w:vertAlign w:val="superscript"/>
                      <w:lang w:val="en-US"/>
                    </w:rPr>
                  </w:rPrChange>
                </w:rPr>
                <w:t>th</w:t>
              </w:r>
              <w:r w:rsidRPr="00AA752B">
                <w:rPr>
                  <w:bCs/>
                  <w:sz w:val="20"/>
                  <w:lang w:val="en-US"/>
                  <w:rPrChange w:id="21" w:author="Iraj Sodagar" w:date="2021-04-12T20:15:00Z">
                    <w:rPr>
                      <w:bCs/>
                      <w:sz w:val="20"/>
                      <w:highlight w:val="yellow"/>
                      <w:lang w:val="en-US"/>
                    </w:rPr>
                  </w:rPrChange>
                </w:rPr>
                <w:t xml:space="preserve"> </w:t>
              </w:r>
              <w:proofErr w:type="gramStart"/>
              <w:r w:rsidRPr="00AA752B">
                <w:rPr>
                  <w:bCs/>
                  <w:sz w:val="20"/>
                  <w:lang w:val="en-US"/>
                  <w:rPrChange w:id="22" w:author="Iraj Sodagar" w:date="2021-04-12T20:15:00Z">
                    <w:rPr>
                      <w:bCs/>
                      <w:sz w:val="20"/>
                      <w:highlight w:val="yellow"/>
                      <w:lang w:val="en-US"/>
                    </w:rPr>
                  </w:rPrChange>
                </w:rPr>
                <w:t>Apr,</w:t>
              </w:r>
              <w:proofErr w:type="gramEnd"/>
              <w:r w:rsidRPr="00AA752B">
                <w:rPr>
                  <w:bCs/>
                  <w:sz w:val="20"/>
                  <w:lang w:val="en-US"/>
                  <w:rPrChange w:id="23" w:author="Iraj Sodagar" w:date="2021-04-12T20:15:00Z">
                    <w:rPr>
                      <w:bCs/>
                      <w:sz w:val="20"/>
                      <w:highlight w:val="yellow"/>
                      <w:lang w:val="en-US"/>
                    </w:rPr>
                  </w:rPrChange>
                </w:rPr>
                <w:t xml:space="preserve"> 2021, 23:59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8B5" w14:textId="77777777" w:rsidR="00AE09CC" w:rsidRPr="00056A7C" w:rsidRDefault="00AE09CC" w:rsidP="00C80F8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ins w:id="24" w:author="Iraj Sodagar" w:date="2021-04-12T19:33:00Z"/>
                <w:b w:val="0"/>
                <w:szCs w:val="22"/>
                <w:lang w:val="en-US"/>
              </w:rPr>
            </w:pPr>
            <w:ins w:id="25" w:author="Iraj Sodagar" w:date="2021-04-12T19:33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2C1F2D36" w14:textId="77777777" w:rsidR="00BF1FED" w:rsidRPr="00900F57" w:rsidRDefault="00BF1FE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ins w:id="26" w:author="Iraj Sodagar" w:date="2021-04-12T19:34:00Z"/>
                <w:rFonts w:asciiTheme="minorBidi" w:hAnsiTheme="minorBidi" w:cstheme="minorBidi"/>
                <w:szCs w:val="22"/>
                <w:lang w:val="en-US"/>
              </w:rPr>
              <w:pPrChange w:id="27" w:author="Iraj Sodagar" w:date="2021-04-12T19:36:00Z">
                <w:pPr>
                  <w:pStyle w:val="ListParagraph"/>
                  <w:numPr>
                    <w:numId w:val="4"/>
                  </w:numPr>
                  <w:tabs>
                    <w:tab w:val="num" w:pos="720"/>
                  </w:tabs>
                  <w:spacing w:after="0" w:line="240" w:lineRule="auto"/>
                  <w:ind w:hanging="360"/>
                </w:pPr>
              </w:pPrChange>
            </w:pPr>
            <w:ins w:id="28" w:author="Iraj Sodagar" w:date="2021-04-12T19:34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431648F5" w14:textId="77777777" w:rsidR="00BF1FED" w:rsidRPr="00056A7C" w:rsidRDefault="00BF1FED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ins w:id="29" w:author="Iraj Sodagar" w:date="2021-04-12T19:34:00Z"/>
                <w:rFonts w:asciiTheme="minorBidi" w:hAnsiTheme="minorBidi" w:cstheme="minorBidi"/>
                <w:szCs w:val="22"/>
              </w:rPr>
              <w:pPrChange w:id="30" w:author="Iraj Sodagar" w:date="2021-04-12T19:36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0" w:line="240" w:lineRule="auto"/>
                  <w:ind w:hanging="360"/>
                </w:pPr>
              </w:pPrChange>
            </w:pPr>
            <w:ins w:id="31" w:author="Iraj Sodagar" w:date="2021-04-12T19:34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48F9BEC3" w14:textId="77777777" w:rsidR="00BF1FED" w:rsidRPr="00056A7C" w:rsidRDefault="00BF1FED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ins w:id="32" w:author="Iraj Sodagar" w:date="2021-04-12T19:34:00Z"/>
                <w:rFonts w:asciiTheme="minorBidi" w:hAnsiTheme="minorBidi" w:cstheme="minorBidi"/>
                <w:szCs w:val="22"/>
              </w:rPr>
              <w:pPrChange w:id="33" w:author="Iraj Sodagar" w:date="2021-04-12T19:36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0" w:line="240" w:lineRule="auto"/>
                  <w:ind w:hanging="360"/>
                </w:pPr>
              </w:pPrChange>
            </w:pPr>
            <w:ins w:id="34" w:author="Iraj Sodagar" w:date="2021-04-12T19:34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30181DED" w14:textId="77777777" w:rsidR="00BF1FED" w:rsidRPr="00056A7C" w:rsidRDefault="00BF1FED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ins w:id="35" w:author="Iraj Sodagar" w:date="2021-04-12T19:34:00Z"/>
                <w:rFonts w:asciiTheme="minorBidi" w:hAnsiTheme="minorBidi" w:cstheme="minorBidi"/>
                <w:szCs w:val="22"/>
              </w:rPr>
              <w:pPrChange w:id="36" w:author="Iraj Sodagar" w:date="2021-04-12T19:36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0" w:line="240" w:lineRule="auto"/>
                  <w:ind w:hanging="360"/>
                </w:pPr>
              </w:pPrChange>
            </w:pPr>
            <w:ins w:id="37" w:author="Iraj Sodagar" w:date="2021-04-12T19:34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559156ED" w14:textId="58579356" w:rsidR="00AE09CC" w:rsidRPr="00056A7C" w:rsidRDefault="00AE09CC" w:rsidP="00C80F8C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ins w:id="38" w:author="Iraj Sodagar" w:date="2021-04-12T19:33:00Z"/>
                <w:rFonts w:asciiTheme="minorBidi" w:hAnsiTheme="minorBidi" w:cstheme="minorBidi"/>
                <w:szCs w:val="22"/>
              </w:rPr>
            </w:pPr>
            <w:ins w:id="39" w:author="Iraj Sodagar" w:date="2021-04-12T19:33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</w:ins>
            <w:ins w:id="40" w:author="Iraj Sodagar" w:date="2021-04-12T19:36:00Z">
              <w:r w:rsidR="00C80F8C">
                <w:rPr>
                  <w:rFonts w:asciiTheme="minorBidi" w:hAnsiTheme="minorBidi" w:cstheme="minorBidi"/>
                  <w:szCs w:val="22"/>
                </w:rPr>
                <w:t>4</w:t>
              </w:r>
            </w:ins>
            <w:ins w:id="41" w:author="Iraj Sodagar" w:date="2021-04-12T19:33:00Z"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76E344F5" w14:textId="77777777" w:rsidR="00C80F8C" w:rsidRPr="00056A7C" w:rsidRDefault="00C80F8C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ins w:id="42" w:author="Iraj Sodagar" w:date="2021-04-12T19:36:00Z"/>
                <w:rFonts w:asciiTheme="minorBidi" w:hAnsiTheme="minorBidi" w:cstheme="minorBidi"/>
                <w:szCs w:val="22"/>
              </w:rPr>
              <w:pPrChange w:id="43" w:author="Iraj Sodagar" w:date="2021-04-12T19:37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0" w:line="240" w:lineRule="auto"/>
                  <w:ind w:hanging="360"/>
                </w:pPr>
              </w:pPrChange>
            </w:pPr>
            <w:ins w:id="44" w:author="Iraj Sodagar" w:date="2021-04-12T19:36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07D971E1" w14:textId="77777777" w:rsidR="00C80F8C" w:rsidRPr="00056A7C" w:rsidRDefault="00C80F8C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ins w:id="45" w:author="Iraj Sodagar" w:date="2021-04-12T19:36:00Z"/>
                <w:rFonts w:asciiTheme="minorBidi" w:hAnsiTheme="minorBidi" w:cstheme="minorBidi"/>
                <w:szCs w:val="22"/>
              </w:rPr>
              <w:pPrChange w:id="46" w:author="Iraj Sodagar" w:date="2021-04-12T19:37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0" w:line="240" w:lineRule="auto"/>
                  <w:ind w:hanging="360"/>
                </w:pPr>
              </w:pPrChange>
            </w:pPr>
            <w:ins w:id="47" w:author="Iraj Sodagar" w:date="2021-04-12T19:36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3BF2766B" w14:textId="77777777" w:rsidR="00C80F8C" w:rsidRDefault="00C80F8C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ins w:id="48" w:author="Iraj Sodagar" w:date="2021-04-12T19:36:00Z"/>
                <w:rFonts w:asciiTheme="minorBidi" w:hAnsiTheme="minorBidi" w:cstheme="minorBidi"/>
                <w:szCs w:val="22"/>
              </w:rPr>
              <w:pPrChange w:id="49" w:author="Iraj Sodagar" w:date="2021-04-12T19:37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0" w:line="240" w:lineRule="auto"/>
                  <w:ind w:hanging="360"/>
                </w:pPr>
              </w:pPrChange>
            </w:pPr>
            <w:ins w:id="50" w:author="Iraj Sodagar" w:date="2021-04-12T19:36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1CCB910D" w14:textId="14E3B804" w:rsidR="00AE09CC" w:rsidRPr="001202F9" w:rsidRDefault="00AE09C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ins w:id="51" w:author="Iraj Sodagar" w:date="2021-04-12T19:33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AE09CC" w:rsidRPr="00215719" w14:paraId="712154A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81152A" w14:textId="13524220" w:rsidR="00AE09CC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ins w:id="52" w:author="Iraj Sodagar" w:date="2021-04-12T19:32:00Z"/>
                <w:bCs/>
                <w:sz w:val="20"/>
                <w:lang w:val="en-US"/>
              </w:rPr>
            </w:pPr>
            <w:ins w:id="53" w:author="Iraj Sodagar" w:date="2021-04-12T19:32:00Z">
              <w:r>
                <w:rPr>
                  <w:bCs/>
                  <w:sz w:val="20"/>
                  <w:lang w:val="en-US"/>
                </w:rPr>
                <w:t xml:space="preserve">SA4 MBS SWG </w:t>
              </w:r>
              <w:proofErr w:type="gramStart"/>
              <w:r>
                <w:rPr>
                  <w:bCs/>
                  <w:sz w:val="20"/>
                  <w:lang w:val="en-US"/>
                </w:rPr>
                <w:t xml:space="preserve">Telco  </w:t>
              </w:r>
              <w:r w:rsidRPr="00E268A4">
                <w:rPr>
                  <w:bCs/>
                  <w:sz w:val="20"/>
                  <w:lang w:val="en-US"/>
                  <w:rPrChange w:id="54" w:author="Iraj Sodagar" w:date="2021-04-12T20:16:00Z">
                    <w:rPr>
                      <w:bCs/>
                      <w:sz w:val="20"/>
                      <w:highlight w:val="yellow"/>
                      <w:lang w:val="en-US"/>
                    </w:rPr>
                  </w:rPrChange>
                </w:rPr>
                <w:t>–</w:t>
              </w:r>
              <w:proofErr w:type="gramEnd"/>
              <w:r w:rsidRPr="00E268A4">
                <w:rPr>
                  <w:bCs/>
                  <w:sz w:val="20"/>
                  <w:lang w:val="en-US"/>
                  <w:rPrChange w:id="55" w:author="Iraj Sodagar" w:date="2021-04-12T20:16:00Z">
                    <w:rPr>
                      <w:bCs/>
                      <w:sz w:val="20"/>
                      <w:highlight w:val="yellow"/>
                      <w:lang w:val="en-US"/>
                    </w:rPr>
                  </w:rPrChange>
                </w:rPr>
                <w:t xml:space="preserve"> Date 6</w:t>
              </w:r>
              <w:r w:rsidRPr="00E268A4">
                <w:rPr>
                  <w:bCs/>
                  <w:sz w:val="20"/>
                  <w:vertAlign w:val="superscript"/>
                  <w:lang w:val="en-US"/>
                  <w:rPrChange w:id="56" w:author="Iraj Sodagar" w:date="2021-04-12T20:16:00Z">
                    <w:rPr>
                      <w:bCs/>
                      <w:sz w:val="20"/>
                      <w:highlight w:val="yellow"/>
                      <w:vertAlign w:val="superscript"/>
                      <w:lang w:val="en-US"/>
                    </w:rPr>
                  </w:rPrChange>
                </w:rPr>
                <w:t>th</w:t>
              </w:r>
              <w:r w:rsidRPr="00E268A4">
                <w:rPr>
                  <w:bCs/>
                  <w:sz w:val="20"/>
                  <w:lang w:val="en-US"/>
                  <w:rPrChange w:id="57" w:author="Iraj Sodagar" w:date="2021-04-12T20:16:00Z">
                    <w:rPr>
                      <w:bCs/>
                      <w:sz w:val="20"/>
                      <w:highlight w:val="yellow"/>
                      <w:lang w:val="en-US"/>
                    </w:rPr>
                  </w:rPrChange>
                </w:rPr>
                <w:t xml:space="preserve"> May, 2021, time 15:00-18:00 CEST;</w:t>
              </w:r>
            </w:ins>
          </w:p>
          <w:p w14:paraId="5415C499" w14:textId="77777777" w:rsidR="00AE09CC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ins w:id="58" w:author="Iraj Sodagar" w:date="2021-04-12T19:32:00Z"/>
                <w:bCs/>
                <w:sz w:val="20"/>
                <w:lang w:val="en-US"/>
              </w:rPr>
            </w:pPr>
            <w:ins w:id="59" w:author="Iraj Sodagar" w:date="2021-04-12T19:32:00Z">
              <w:r>
                <w:rPr>
                  <w:bCs/>
                  <w:sz w:val="20"/>
                  <w:lang w:val="en-US"/>
                </w:rPr>
                <w:t xml:space="preserve">Host: Qualcomm </w:t>
              </w:r>
            </w:ins>
          </w:p>
          <w:p w14:paraId="5124506B" w14:textId="62240157" w:rsidR="00AE09CC" w:rsidRPr="00056A7C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60" w:author="Iraj Sodagar" w:date="2021-04-12T19:32:00Z">
              <w:r>
                <w:rPr>
                  <w:bCs/>
                  <w:sz w:val="20"/>
                  <w:lang w:val="en-US"/>
                </w:rPr>
                <w:t xml:space="preserve">Document </w:t>
              </w:r>
              <w:r w:rsidRPr="00AA752B">
                <w:rPr>
                  <w:bCs/>
                  <w:sz w:val="20"/>
                  <w:lang w:val="en-US"/>
                  <w:rPrChange w:id="61" w:author="Iraj Sodagar" w:date="2021-04-12T20:14:00Z">
                    <w:rPr>
                      <w:bCs/>
                      <w:sz w:val="20"/>
                      <w:highlight w:val="yellow"/>
                      <w:lang w:val="en-US"/>
                    </w:rPr>
                  </w:rPrChange>
                </w:rPr>
                <w:t>submission deadline:  4</w:t>
              </w:r>
              <w:r w:rsidRPr="00AA752B">
                <w:rPr>
                  <w:bCs/>
                  <w:sz w:val="20"/>
                  <w:vertAlign w:val="superscript"/>
                  <w:lang w:val="en-US"/>
                  <w:rPrChange w:id="62" w:author="Iraj Sodagar" w:date="2021-04-12T20:14:00Z">
                    <w:rPr>
                      <w:bCs/>
                      <w:sz w:val="20"/>
                      <w:highlight w:val="yellow"/>
                      <w:vertAlign w:val="superscript"/>
                      <w:lang w:val="en-US"/>
                    </w:rPr>
                  </w:rPrChange>
                </w:rPr>
                <w:t>th</w:t>
              </w:r>
              <w:r w:rsidRPr="00AA752B">
                <w:rPr>
                  <w:bCs/>
                  <w:sz w:val="20"/>
                  <w:lang w:val="en-US"/>
                  <w:rPrChange w:id="63" w:author="Iraj Sodagar" w:date="2021-04-12T20:14:00Z">
                    <w:rPr>
                      <w:bCs/>
                      <w:sz w:val="20"/>
                      <w:highlight w:val="yellow"/>
                      <w:lang w:val="en-US"/>
                    </w:rPr>
                  </w:rPrChange>
                </w:rPr>
                <w:t xml:space="preserve"> </w:t>
              </w:r>
              <w:proofErr w:type="gramStart"/>
              <w:r w:rsidRPr="00AA752B">
                <w:rPr>
                  <w:bCs/>
                  <w:sz w:val="20"/>
                  <w:lang w:val="en-US"/>
                  <w:rPrChange w:id="64" w:author="Iraj Sodagar" w:date="2021-04-12T20:14:00Z">
                    <w:rPr>
                      <w:bCs/>
                      <w:sz w:val="20"/>
                      <w:highlight w:val="yellow"/>
                      <w:lang w:val="en-US"/>
                    </w:rPr>
                  </w:rPrChange>
                </w:rPr>
                <w:t>May,</w:t>
              </w:r>
              <w:proofErr w:type="gramEnd"/>
              <w:r w:rsidRPr="00AA752B">
                <w:rPr>
                  <w:bCs/>
                  <w:sz w:val="20"/>
                  <w:lang w:val="en-US"/>
                  <w:rPrChange w:id="65" w:author="Iraj Sodagar" w:date="2021-04-12T20:14:00Z">
                    <w:rPr>
                      <w:bCs/>
                      <w:sz w:val="20"/>
                      <w:highlight w:val="yellow"/>
                      <w:lang w:val="en-US"/>
                    </w:rPr>
                  </w:rPrChange>
                </w:rPr>
                <w:t xml:space="preserve"> 2021, 23:59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3C0F" w14:textId="77777777" w:rsidR="006C4307" w:rsidRPr="00056A7C" w:rsidRDefault="006C4307" w:rsidP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ins w:id="66" w:author="Iraj Sodagar" w:date="2021-04-12T19:37:00Z"/>
                <w:b w:val="0"/>
                <w:szCs w:val="22"/>
                <w:lang w:val="en-US"/>
              </w:rPr>
            </w:pPr>
            <w:ins w:id="67" w:author="Iraj Sodagar" w:date="2021-04-12T19:37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04B4CC1E" w14:textId="77777777" w:rsidR="006C4307" w:rsidRPr="00900F57" w:rsidRDefault="006C430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ins w:id="68" w:author="Iraj Sodagar" w:date="2021-04-12T19:37:00Z"/>
                <w:rFonts w:asciiTheme="minorBidi" w:hAnsiTheme="minorBidi" w:cstheme="minorBidi"/>
                <w:szCs w:val="22"/>
                <w:lang w:val="en-US"/>
              </w:rPr>
              <w:pPrChange w:id="69" w:author="Iraj Sodagar" w:date="2021-04-12T20:16:00Z">
                <w:pPr>
                  <w:pStyle w:val="ListParagraph"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70" w:author="Iraj Sodagar" w:date="2021-04-12T19:37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27074503" w14:textId="77777777" w:rsidR="006C4307" w:rsidRPr="00056A7C" w:rsidRDefault="006C4307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ins w:id="71" w:author="Iraj Sodagar" w:date="2021-04-12T19:37:00Z"/>
                <w:rFonts w:asciiTheme="minorBidi" w:hAnsiTheme="minorBidi" w:cstheme="minorBidi"/>
                <w:szCs w:val="22"/>
              </w:rPr>
              <w:pPrChange w:id="72" w:author="Iraj Sodagar" w:date="2021-04-12T20:16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73" w:author="Iraj Sodagar" w:date="2021-04-12T19:37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5CEF3AB6" w14:textId="77777777" w:rsidR="006C4307" w:rsidRPr="00056A7C" w:rsidRDefault="006C4307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ins w:id="74" w:author="Iraj Sodagar" w:date="2021-04-12T19:37:00Z"/>
                <w:rFonts w:asciiTheme="minorBidi" w:hAnsiTheme="minorBidi" w:cstheme="minorBidi"/>
                <w:szCs w:val="22"/>
              </w:rPr>
              <w:pPrChange w:id="75" w:author="Iraj Sodagar" w:date="2021-04-12T20:16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76" w:author="Iraj Sodagar" w:date="2021-04-12T19:37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60AC41EA" w14:textId="77777777" w:rsidR="006C4307" w:rsidRPr="00056A7C" w:rsidRDefault="006C4307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ins w:id="77" w:author="Iraj Sodagar" w:date="2021-04-12T19:37:00Z"/>
                <w:rFonts w:asciiTheme="minorBidi" w:hAnsiTheme="minorBidi" w:cstheme="minorBidi"/>
                <w:szCs w:val="22"/>
              </w:rPr>
              <w:pPrChange w:id="78" w:author="Iraj Sodagar" w:date="2021-04-12T20:16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79" w:author="Iraj Sodagar" w:date="2021-04-12T19:37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4B699A21" w14:textId="77777777" w:rsidR="006C4307" w:rsidRPr="00056A7C" w:rsidRDefault="006C4307" w:rsidP="006C4307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ins w:id="80" w:author="Iraj Sodagar" w:date="2021-04-12T19:37:00Z"/>
                <w:rFonts w:asciiTheme="minorBidi" w:hAnsiTheme="minorBidi" w:cstheme="minorBidi"/>
                <w:szCs w:val="22"/>
              </w:rPr>
            </w:pPr>
            <w:ins w:id="81" w:author="Iraj Sodagar" w:date="2021-04-12T19:37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2D4AC1F3" w14:textId="77777777" w:rsidR="006C4307" w:rsidRPr="00056A7C" w:rsidRDefault="006C4307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ins w:id="82" w:author="Iraj Sodagar" w:date="2021-04-12T19:37:00Z"/>
                <w:rFonts w:asciiTheme="minorBidi" w:hAnsiTheme="minorBidi" w:cstheme="minorBidi"/>
                <w:szCs w:val="22"/>
              </w:rPr>
              <w:pPrChange w:id="83" w:author="Iraj Sodagar" w:date="2021-04-12T20:16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84" w:author="Iraj Sodagar" w:date="2021-04-12T19:37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27FF5894" w14:textId="77777777" w:rsidR="006C4307" w:rsidRPr="00056A7C" w:rsidRDefault="006C4307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ins w:id="85" w:author="Iraj Sodagar" w:date="2021-04-12T19:37:00Z"/>
                <w:rFonts w:asciiTheme="minorBidi" w:hAnsiTheme="minorBidi" w:cstheme="minorBidi"/>
                <w:szCs w:val="22"/>
              </w:rPr>
              <w:pPrChange w:id="86" w:author="Iraj Sodagar" w:date="2021-04-12T20:16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87" w:author="Iraj Sodagar" w:date="2021-04-12T19:37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09F5DC51" w14:textId="77777777" w:rsidR="006C4307" w:rsidRDefault="006C4307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ins w:id="88" w:author="Iraj Sodagar" w:date="2021-04-12T19:37:00Z"/>
                <w:rFonts w:asciiTheme="minorBidi" w:hAnsiTheme="minorBidi" w:cstheme="minorBidi"/>
                <w:szCs w:val="22"/>
              </w:rPr>
              <w:pPrChange w:id="89" w:author="Iraj Sodagar" w:date="2021-04-12T20:16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90" w:author="Iraj Sodagar" w:date="2021-04-12T19:37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792DE7C4" w14:textId="7527C38B" w:rsidR="00AE09CC" w:rsidRPr="001202F9" w:rsidRDefault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ins w:id="91" w:author="Iraj Sodagar" w:date="2021-04-12T19:37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117554" w:rsidRPr="00215719" w14:paraId="08266C0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FC0874" w14:textId="7463606B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 xml:space="preserve">SA4#114 </w:t>
            </w:r>
            <w:r w:rsidR="00EE233C" w:rsidRPr="00056A7C">
              <w:rPr>
                <w:bCs/>
                <w:szCs w:val="22"/>
                <w:lang w:val="en-US"/>
              </w:rPr>
              <w:t>(</w:t>
            </w:r>
            <w:r w:rsidR="00B63376" w:rsidRPr="00056A7C">
              <w:rPr>
                <w:bCs/>
                <w:szCs w:val="22"/>
                <w:lang w:val="en-US"/>
              </w:rPr>
              <w:t>0</w:t>
            </w:r>
            <w:r w:rsidR="00C76822" w:rsidRPr="00056A7C">
              <w:rPr>
                <w:bCs/>
                <w:szCs w:val="22"/>
                <w:lang w:val="en-US"/>
              </w:rPr>
              <w:t>5/24-05/28)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9C2" w14:textId="248865CD" w:rsidR="00117554" w:rsidRPr="00056A7C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Finalize the </w:t>
            </w:r>
            <w:proofErr w:type="spellStart"/>
            <w:r w:rsidR="00C564C1" w:rsidRPr="00056A7C">
              <w:rPr>
                <w:b w:val="0"/>
                <w:szCs w:val="22"/>
                <w:lang w:val="en-US"/>
              </w:rPr>
              <w:t>remaing</w:t>
            </w:r>
            <w:proofErr w:type="spellEnd"/>
            <w:r w:rsidR="00C564C1" w:rsidRPr="00056A7C">
              <w:rPr>
                <w:b w:val="0"/>
                <w:szCs w:val="22"/>
                <w:lang w:val="en-US"/>
              </w:rPr>
              <w:t xml:space="preserve"> work in the objectives</w:t>
            </w:r>
            <w:r w:rsidRPr="00056A7C">
              <w:rPr>
                <w:b w:val="0"/>
                <w:szCs w:val="22"/>
                <w:lang w:val="en-US"/>
              </w:rPr>
              <w:t>.</w:t>
            </w:r>
          </w:p>
          <w:p w14:paraId="42065638" w14:textId="207FDCFA" w:rsidR="00117554" w:rsidRPr="00056A7C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Agree on </w:t>
            </w:r>
            <w:proofErr w:type="spellStart"/>
            <w:r w:rsidR="00852BC5">
              <w:rPr>
                <w:b w:val="0"/>
                <w:szCs w:val="22"/>
                <w:lang w:val="en-US"/>
              </w:rPr>
              <w:t>p</w:t>
            </w:r>
            <w:r w:rsidRPr="00056A7C">
              <w:rPr>
                <w:b w:val="0"/>
                <w:szCs w:val="22"/>
                <w:lang w:val="en-US"/>
              </w:rPr>
              <w:t>CR</w:t>
            </w:r>
            <w:proofErr w:type="spellEnd"/>
            <w:r w:rsidRPr="00056A7C">
              <w:rPr>
                <w:b w:val="0"/>
                <w:szCs w:val="22"/>
                <w:lang w:val="en-US"/>
              </w:rPr>
              <w:t xml:space="preserve"> TR26.</w:t>
            </w:r>
            <w:r w:rsidR="00852BC5">
              <w:rPr>
                <w:b w:val="0"/>
                <w:szCs w:val="22"/>
                <w:lang w:val="en-US"/>
              </w:rPr>
              <w:t>804</w:t>
            </w:r>
          </w:p>
        </w:tc>
      </w:tr>
      <w:tr w:rsidR="00B01E17" w:rsidRPr="00215719" w14:paraId="1AFF58E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B6778" w14:textId="0FDCFB7B" w:rsidR="00B01E17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SA#92-e (15- 21 Jun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2AD" w14:textId="2BA854AF" w:rsidR="00B01E17" w:rsidRPr="00AE6BFE" w:rsidRDefault="00B01E17" w:rsidP="00B01E1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TR26.804 for information</w:t>
            </w:r>
          </w:p>
        </w:tc>
      </w:tr>
      <w:tr w:rsidR="00B01E17" w:rsidRPr="00215719" w14:paraId="04444134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F4968B" w14:textId="27E6CB39" w:rsidR="00B01E17" w:rsidRPr="00056A7C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Telco</w:t>
            </w:r>
            <w:r>
              <w:rPr>
                <w:bCs/>
                <w:color w:val="000000"/>
                <w:szCs w:val="22"/>
                <w:lang w:val="en-US"/>
              </w:rPr>
              <w:t>(s)</w:t>
            </w:r>
            <w:r w:rsidRPr="00056A7C">
              <w:rPr>
                <w:bCs/>
                <w:color w:val="000000"/>
                <w:szCs w:val="22"/>
                <w:lang w:val="en-US"/>
              </w:rPr>
              <w:t xml:space="preserve"> (Topic: FS_5GMS_EXT</w:t>
            </w:r>
            <w:r>
              <w:rPr>
                <w:bCs/>
                <w:color w:val="000000"/>
                <w:szCs w:val="22"/>
                <w:lang w:val="en-US"/>
              </w:rPr>
              <w:t>, Date/Time: TBD</w:t>
            </w:r>
            <w:r w:rsidRPr="00056A7C">
              <w:rPr>
                <w:bCs/>
                <w:color w:val="000000"/>
                <w:szCs w:val="22"/>
                <w:lang w:val="en-US"/>
              </w:rPr>
              <w:t>)</w:t>
            </w:r>
          </w:p>
          <w:p w14:paraId="0CF63D36" w14:textId="7FFA73D0" w:rsidR="00B01E17" w:rsidRPr="00056A7C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BBC" w14:textId="79BA3FA0" w:rsidR="00B01E17" w:rsidRPr="00056A7C" w:rsidRDefault="001A2B20" w:rsidP="00B01E1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>Finalize TR26.804</w:t>
            </w:r>
          </w:p>
        </w:tc>
      </w:tr>
      <w:tr w:rsidR="00B01E17" w:rsidRPr="00215719" w14:paraId="2B0B404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D2D7B5" w14:textId="14E0F3AB" w:rsidR="00B01E17" w:rsidRPr="00056A7C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SA#93-e (15-17 Sept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D8E" w14:textId="0AA1E6BB" w:rsidR="00B01E17" w:rsidRPr="00056A7C" w:rsidRDefault="00B01E17" w:rsidP="00B01E1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056A7C">
              <w:rPr>
                <w:b w:val="0"/>
                <w:bCs/>
                <w:szCs w:val="22"/>
                <w:lang w:val="en-US"/>
              </w:rPr>
              <w:t>Present TR</w:t>
            </w:r>
            <w:r>
              <w:rPr>
                <w:b w:val="0"/>
                <w:bCs/>
                <w:szCs w:val="22"/>
                <w:lang w:val="en-US"/>
              </w:rPr>
              <w:t>26.804</w:t>
            </w:r>
            <w:r w:rsidRPr="00056A7C">
              <w:rPr>
                <w:b w:val="0"/>
                <w:bCs/>
                <w:szCs w:val="22"/>
                <w:lang w:val="en-US"/>
              </w:rPr>
              <w:t xml:space="preserve"> for approval</w:t>
            </w:r>
          </w:p>
        </w:tc>
      </w:tr>
    </w:tbl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04745" w14:textId="77777777" w:rsidR="00CA5201" w:rsidRDefault="00CA5201">
      <w:r>
        <w:separator/>
      </w:r>
    </w:p>
  </w:endnote>
  <w:endnote w:type="continuationSeparator" w:id="0">
    <w:p w14:paraId="4B82AD5F" w14:textId="77777777" w:rsidR="00CA5201" w:rsidRDefault="00CA5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33BC6" w14:textId="77777777" w:rsidR="00AA6D29" w:rsidRDefault="00AA6D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63849" w14:textId="77777777" w:rsidR="00AA6D29" w:rsidRDefault="00AA6D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1DF8C" w14:textId="77777777" w:rsidR="00AA6D29" w:rsidRDefault="00AA6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B5595" w14:textId="77777777" w:rsidR="00CA5201" w:rsidRDefault="00CA5201">
      <w:r>
        <w:separator/>
      </w:r>
    </w:p>
  </w:footnote>
  <w:footnote w:type="continuationSeparator" w:id="0">
    <w:p w14:paraId="392CA708" w14:textId="77777777" w:rsidR="00CA5201" w:rsidRDefault="00CA5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2874D" w14:textId="77777777" w:rsidR="00AA6D29" w:rsidRDefault="00AA6D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E642" w14:textId="507CFEB9" w:rsidR="00117554" w:rsidRPr="00394FDA" w:rsidRDefault="00117554" w:rsidP="00117554">
    <w:pPr>
      <w:pStyle w:val="CRCoverPage"/>
      <w:outlineLvl w:val="0"/>
      <w:rPr>
        <w:b/>
        <w:noProof/>
        <w:sz w:val="24"/>
      </w:rPr>
    </w:pPr>
    <w:r w:rsidRPr="00394FDA">
      <w:rPr>
        <w:b/>
        <w:noProof/>
        <w:sz w:val="24"/>
      </w:rPr>
      <w:t>3GPP TSG SA4 Meeting #11</w:t>
    </w:r>
    <w:r w:rsidR="00AA6D29">
      <w:rPr>
        <w:b/>
        <w:noProof/>
        <w:sz w:val="24"/>
      </w:rPr>
      <w:t>3</w:t>
    </w:r>
    <w:r w:rsidRPr="00394FDA">
      <w:rPr>
        <w:b/>
        <w:noProof/>
        <w:sz w:val="24"/>
      </w:rPr>
      <w:t>e                                                              TD S4-210</w:t>
    </w:r>
    <w:r w:rsidR="0002581C">
      <w:rPr>
        <w:b/>
        <w:noProof/>
        <w:sz w:val="24"/>
      </w:rPr>
      <w:t>482</w:t>
    </w:r>
  </w:p>
  <w:p w14:paraId="01053A25" w14:textId="46DAA35E" w:rsidR="00F67F36" w:rsidRPr="00117554" w:rsidRDefault="00AA6D29" w:rsidP="0011755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6</w:t>
    </w:r>
    <w:r w:rsidR="00117554" w:rsidRPr="00394FDA">
      <w:rPr>
        <w:b/>
        <w:noProof/>
        <w:sz w:val="24"/>
      </w:rPr>
      <w:t>-1</w:t>
    </w:r>
    <w:r>
      <w:rPr>
        <w:b/>
        <w:noProof/>
        <w:sz w:val="24"/>
      </w:rPr>
      <w:t>4</w:t>
    </w:r>
    <w:r w:rsidR="00117554" w:rsidRPr="00394FDA">
      <w:rPr>
        <w:b/>
        <w:noProof/>
        <w:sz w:val="24"/>
      </w:rPr>
      <w:t xml:space="preserve"> </w:t>
    </w:r>
    <w:r>
      <w:rPr>
        <w:b/>
        <w:noProof/>
        <w:sz w:val="24"/>
      </w:rPr>
      <w:t xml:space="preserve">April </w:t>
    </w:r>
    <w:r w:rsidR="00117554" w:rsidRPr="00394FDA">
      <w:rPr>
        <w:b/>
        <w:noProof/>
        <w:sz w:val="24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F0BBF" w14:textId="77777777" w:rsidR="00AA6D29" w:rsidRDefault="00AA6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54CE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18DC6BF9"/>
    <w:multiLevelType w:val="hybridMultilevel"/>
    <w:tmpl w:val="20888570"/>
    <w:lvl w:ilvl="0" w:tplc="801ADB72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E53C6"/>
    <w:multiLevelType w:val="hybridMultilevel"/>
    <w:tmpl w:val="12CA56E0"/>
    <w:lvl w:ilvl="0" w:tplc="4E684368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246F6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B3369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836"/>
    <w:multiLevelType w:val="hybridMultilevel"/>
    <w:tmpl w:val="D1762B70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4C3F542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CB578F5"/>
    <w:multiLevelType w:val="hybridMultilevel"/>
    <w:tmpl w:val="3F88D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24E36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F301A5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FB031D2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280AB3"/>
    <w:multiLevelType w:val="hybridMultilevel"/>
    <w:tmpl w:val="38A43D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80EE8"/>
    <w:multiLevelType w:val="hybridMultilevel"/>
    <w:tmpl w:val="2320F3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5"/>
  </w:num>
  <w:num w:numId="5">
    <w:abstractNumId w:val="15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8"/>
  </w:num>
  <w:num w:numId="9">
    <w:abstractNumId w:val="13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  <w:num w:numId="14">
    <w:abstractNumId w:val="12"/>
  </w:num>
  <w:num w:numId="15">
    <w:abstractNumId w:val="9"/>
  </w:num>
  <w:num w:numId="16">
    <w:abstractNumId w:val="6"/>
  </w:num>
  <w:num w:numId="17">
    <w:abstractNumId w:val="3"/>
  </w:num>
  <w:num w:numId="18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bcwMrUwNjQ2MDRS0lEKTi0uzszPAykwNKwFAIWyjpstAAAA"/>
  </w:docVars>
  <w:rsids>
    <w:rsidRoot w:val="00022E4A"/>
    <w:rsid w:val="00011727"/>
    <w:rsid w:val="00022E4A"/>
    <w:rsid w:val="0002581C"/>
    <w:rsid w:val="0004279F"/>
    <w:rsid w:val="00047BA0"/>
    <w:rsid w:val="00056756"/>
    <w:rsid w:val="00056A7C"/>
    <w:rsid w:val="00076335"/>
    <w:rsid w:val="0008418D"/>
    <w:rsid w:val="00085127"/>
    <w:rsid w:val="000A55B0"/>
    <w:rsid w:val="000A6394"/>
    <w:rsid w:val="000B7FED"/>
    <w:rsid w:val="000C038A"/>
    <w:rsid w:val="000C6598"/>
    <w:rsid w:val="000D7FD2"/>
    <w:rsid w:val="000E1730"/>
    <w:rsid w:val="000E1E0F"/>
    <w:rsid w:val="000F3907"/>
    <w:rsid w:val="000F6733"/>
    <w:rsid w:val="0010065F"/>
    <w:rsid w:val="00104C19"/>
    <w:rsid w:val="00117554"/>
    <w:rsid w:val="001202F9"/>
    <w:rsid w:val="00123CE3"/>
    <w:rsid w:val="001420D7"/>
    <w:rsid w:val="00145D43"/>
    <w:rsid w:val="001920DE"/>
    <w:rsid w:val="00192C46"/>
    <w:rsid w:val="001948F5"/>
    <w:rsid w:val="001A08B3"/>
    <w:rsid w:val="001A2B20"/>
    <w:rsid w:val="001A7B60"/>
    <w:rsid w:val="001B52F0"/>
    <w:rsid w:val="001B7A65"/>
    <w:rsid w:val="001E21D3"/>
    <w:rsid w:val="001E41F3"/>
    <w:rsid w:val="00207279"/>
    <w:rsid w:val="0026004D"/>
    <w:rsid w:val="00263E75"/>
    <w:rsid w:val="002640DD"/>
    <w:rsid w:val="00273108"/>
    <w:rsid w:val="00275D12"/>
    <w:rsid w:val="00284FEB"/>
    <w:rsid w:val="002860C4"/>
    <w:rsid w:val="002920FD"/>
    <w:rsid w:val="002A597A"/>
    <w:rsid w:val="002B134E"/>
    <w:rsid w:val="002B5741"/>
    <w:rsid w:val="002C08D4"/>
    <w:rsid w:val="002C69F5"/>
    <w:rsid w:val="00305409"/>
    <w:rsid w:val="00353636"/>
    <w:rsid w:val="003609EF"/>
    <w:rsid w:val="0036231A"/>
    <w:rsid w:val="00370BD0"/>
    <w:rsid w:val="00371423"/>
    <w:rsid w:val="00372F5C"/>
    <w:rsid w:val="00374DD4"/>
    <w:rsid w:val="00382E95"/>
    <w:rsid w:val="00394FDA"/>
    <w:rsid w:val="00396F7C"/>
    <w:rsid w:val="003C4FEA"/>
    <w:rsid w:val="003D5A7A"/>
    <w:rsid w:val="003E1A36"/>
    <w:rsid w:val="003F6633"/>
    <w:rsid w:val="00403297"/>
    <w:rsid w:val="004059DB"/>
    <w:rsid w:val="00410371"/>
    <w:rsid w:val="00422FE9"/>
    <w:rsid w:val="004242F1"/>
    <w:rsid w:val="00436623"/>
    <w:rsid w:val="00463713"/>
    <w:rsid w:val="00474A06"/>
    <w:rsid w:val="00490514"/>
    <w:rsid w:val="00495022"/>
    <w:rsid w:val="00496DE9"/>
    <w:rsid w:val="004A03EC"/>
    <w:rsid w:val="004A2777"/>
    <w:rsid w:val="004B75B7"/>
    <w:rsid w:val="004C34F7"/>
    <w:rsid w:val="004F6478"/>
    <w:rsid w:val="00502E73"/>
    <w:rsid w:val="00504BC4"/>
    <w:rsid w:val="00505765"/>
    <w:rsid w:val="0051580D"/>
    <w:rsid w:val="00547111"/>
    <w:rsid w:val="00563E86"/>
    <w:rsid w:val="00571E2B"/>
    <w:rsid w:val="00582153"/>
    <w:rsid w:val="00582A12"/>
    <w:rsid w:val="00592D74"/>
    <w:rsid w:val="005A5AEF"/>
    <w:rsid w:val="005B0B53"/>
    <w:rsid w:val="005B0EA3"/>
    <w:rsid w:val="005B7C08"/>
    <w:rsid w:val="005C6285"/>
    <w:rsid w:val="005C72F3"/>
    <w:rsid w:val="005D0FBC"/>
    <w:rsid w:val="005E2C44"/>
    <w:rsid w:val="005F060A"/>
    <w:rsid w:val="00602A9D"/>
    <w:rsid w:val="00604BAA"/>
    <w:rsid w:val="006163A5"/>
    <w:rsid w:val="00621188"/>
    <w:rsid w:val="00624A30"/>
    <w:rsid w:val="006257ED"/>
    <w:rsid w:val="00647CCC"/>
    <w:rsid w:val="006558CF"/>
    <w:rsid w:val="00661FAC"/>
    <w:rsid w:val="006921C5"/>
    <w:rsid w:val="00695808"/>
    <w:rsid w:val="006A6CCF"/>
    <w:rsid w:val="006B46FB"/>
    <w:rsid w:val="006C4307"/>
    <w:rsid w:val="006C7BDC"/>
    <w:rsid w:val="006E21FB"/>
    <w:rsid w:val="00702808"/>
    <w:rsid w:val="00706C34"/>
    <w:rsid w:val="00712F87"/>
    <w:rsid w:val="00713FDD"/>
    <w:rsid w:val="00750557"/>
    <w:rsid w:val="00766748"/>
    <w:rsid w:val="00770659"/>
    <w:rsid w:val="00792342"/>
    <w:rsid w:val="007977A8"/>
    <w:rsid w:val="007B512A"/>
    <w:rsid w:val="007C2097"/>
    <w:rsid w:val="007C2A15"/>
    <w:rsid w:val="007C4563"/>
    <w:rsid w:val="007D6A07"/>
    <w:rsid w:val="007E7016"/>
    <w:rsid w:val="007F7259"/>
    <w:rsid w:val="008040A8"/>
    <w:rsid w:val="008279FA"/>
    <w:rsid w:val="0084140F"/>
    <w:rsid w:val="00852BC5"/>
    <w:rsid w:val="008626E7"/>
    <w:rsid w:val="00870EE7"/>
    <w:rsid w:val="0088145D"/>
    <w:rsid w:val="008863B9"/>
    <w:rsid w:val="00890DD1"/>
    <w:rsid w:val="00894383"/>
    <w:rsid w:val="008A0196"/>
    <w:rsid w:val="008A45A6"/>
    <w:rsid w:val="008A468A"/>
    <w:rsid w:val="008F686C"/>
    <w:rsid w:val="008F6DD1"/>
    <w:rsid w:val="00900F57"/>
    <w:rsid w:val="009148DE"/>
    <w:rsid w:val="00917A17"/>
    <w:rsid w:val="00935666"/>
    <w:rsid w:val="00941E30"/>
    <w:rsid w:val="009576B6"/>
    <w:rsid w:val="009763D9"/>
    <w:rsid w:val="009777D9"/>
    <w:rsid w:val="00991B88"/>
    <w:rsid w:val="009A5753"/>
    <w:rsid w:val="009A579D"/>
    <w:rsid w:val="009C6230"/>
    <w:rsid w:val="009C7990"/>
    <w:rsid w:val="009E3297"/>
    <w:rsid w:val="009F734F"/>
    <w:rsid w:val="00A04F11"/>
    <w:rsid w:val="00A0692B"/>
    <w:rsid w:val="00A10FAC"/>
    <w:rsid w:val="00A246B6"/>
    <w:rsid w:val="00A40429"/>
    <w:rsid w:val="00A47E70"/>
    <w:rsid w:val="00A50CF0"/>
    <w:rsid w:val="00A530B4"/>
    <w:rsid w:val="00A56722"/>
    <w:rsid w:val="00A62596"/>
    <w:rsid w:val="00A7671C"/>
    <w:rsid w:val="00A80011"/>
    <w:rsid w:val="00AA2CBC"/>
    <w:rsid w:val="00AA5E07"/>
    <w:rsid w:val="00AA6D29"/>
    <w:rsid w:val="00AA752B"/>
    <w:rsid w:val="00AC5820"/>
    <w:rsid w:val="00AD184A"/>
    <w:rsid w:val="00AD1CD8"/>
    <w:rsid w:val="00AD3D07"/>
    <w:rsid w:val="00AD7AED"/>
    <w:rsid w:val="00AE09CC"/>
    <w:rsid w:val="00B01E17"/>
    <w:rsid w:val="00B215BB"/>
    <w:rsid w:val="00B258BB"/>
    <w:rsid w:val="00B30E02"/>
    <w:rsid w:val="00B44BCB"/>
    <w:rsid w:val="00B63376"/>
    <w:rsid w:val="00B67B97"/>
    <w:rsid w:val="00B74ACA"/>
    <w:rsid w:val="00B74F16"/>
    <w:rsid w:val="00B8474B"/>
    <w:rsid w:val="00B869DA"/>
    <w:rsid w:val="00B968C8"/>
    <w:rsid w:val="00BA3EC5"/>
    <w:rsid w:val="00BA51D9"/>
    <w:rsid w:val="00BB167A"/>
    <w:rsid w:val="00BB1FCA"/>
    <w:rsid w:val="00BB5DFC"/>
    <w:rsid w:val="00BD279D"/>
    <w:rsid w:val="00BD4FD6"/>
    <w:rsid w:val="00BD6BB8"/>
    <w:rsid w:val="00BD7F30"/>
    <w:rsid w:val="00BE2BCA"/>
    <w:rsid w:val="00BE5D65"/>
    <w:rsid w:val="00BF00FD"/>
    <w:rsid w:val="00BF1FED"/>
    <w:rsid w:val="00BF5468"/>
    <w:rsid w:val="00C2143C"/>
    <w:rsid w:val="00C240B8"/>
    <w:rsid w:val="00C33FC6"/>
    <w:rsid w:val="00C564C1"/>
    <w:rsid w:val="00C66BA2"/>
    <w:rsid w:val="00C76822"/>
    <w:rsid w:val="00C80F8C"/>
    <w:rsid w:val="00C927CF"/>
    <w:rsid w:val="00C95474"/>
    <w:rsid w:val="00C95985"/>
    <w:rsid w:val="00CA5201"/>
    <w:rsid w:val="00CC1F36"/>
    <w:rsid w:val="00CC5026"/>
    <w:rsid w:val="00CC68D0"/>
    <w:rsid w:val="00CD211D"/>
    <w:rsid w:val="00CE40DB"/>
    <w:rsid w:val="00CF3566"/>
    <w:rsid w:val="00D03F9A"/>
    <w:rsid w:val="00D06D51"/>
    <w:rsid w:val="00D10517"/>
    <w:rsid w:val="00D2104F"/>
    <w:rsid w:val="00D24991"/>
    <w:rsid w:val="00D46D8D"/>
    <w:rsid w:val="00D50255"/>
    <w:rsid w:val="00D66520"/>
    <w:rsid w:val="00D8687D"/>
    <w:rsid w:val="00DD18C1"/>
    <w:rsid w:val="00DD1F0F"/>
    <w:rsid w:val="00DE34CF"/>
    <w:rsid w:val="00E13817"/>
    <w:rsid w:val="00E13F3D"/>
    <w:rsid w:val="00E268A4"/>
    <w:rsid w:val="00E34898"/>
    <w:rsid w:val="00E372AA"/>
    <w:rsid w:val="00E5609D"/>
    <w:rsid w:val="00E83323"/>
    <w:rsid w:val="00E92E82"/>
    <w:rsid w:val="00EA7F2F"/>
    <w:rsid w:val="00EB09B7"/>
    <w:rsid w:val="00EC7582"/>
    <w:rsid w:val="00ED022C"/>
    <w:rsid w:val="00ED77B5"/>
    <w:rsid w:val="00EE1419"/>
    <w:rsid w:val="00EE233C"/>
    <w:rsid w:val="00EE7D7C"/>
    <w:rsid w:val="00F15723"/>
    <w:rsid w:val="00F25D98"/>
    <w:rsid w:val="00F300FB"/>
    <w:rsid w:val="00F44BF4"/>
    <w:rsid w:val="00F57678"/>
    <w:rsid w:val="00F679F0"/>
    <w:rsid w:val="00F67F36"/>
    <w:rsid w:val="00F73480"/>
    <w:rsid w:val="00F745BF"/>
    <w:rsid w:val="00F87931"/>
    <w:rsid w:val="00FB6386"/>
    <w:rsid w:val="00FD0636"/>
    <w:rsid w:val="00FD41C7"/>
    <w:rsid w:val="00FD4DFC"/>
    <w:rsid w:val="00FE177B"/>
    <w:rsid w:val="00FE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next w:val="Normal"/>
    <w:link w:val="Heading1Char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H21,Œ©_o‚µ 2,?c_o??E 2,?c,Œ©1,Œ©o‚µ 2,?co??E 2,뙥2,?c1,?co?ƒÊ 2,?2,Œ1,Œ2,Œ©2,título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Alt+4,Alt+41,Alt+42,Alt+43,Alt+411,Alt+421,Alt+44,Alt+412,Alt+422,Alt+45,Alt+413,Alt+423,Alt+431,Alt+4111,Alt+4211,Alt+441,Alt+4121,Alt+4221,Alt+46,Alt+414,Alt+424,Alt+432,Alt+4112,Alt+4212,Alt+442,Alt+4122,Alt+4222,Alt+47,Alt+415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,h5,H51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,h6,H61,TOC header,Bullet list,sub-dash,sd,5,Appendix,T1,Heading6,h61,h62,Titre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,st,SDL title,h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aliases w:val="Alt+9,Figure Heading,FH,Titre 10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03EC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77065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Alt+4 Char,Alt+41 Char,Alt+42 Char,Alt+43 Char,Alt+411 Char,Alt+421 Char,Alt+44 Char,Alt+412 Char,Alt+422 Char,Alt+45 Char,Alt+413 Char,Alt+423 Char,Alt+431 Char,Alt+4111 Char,Alt+4211 Char,Alt+441 Char,Alt+4121 Char"/>
    <w:link w:val="Heading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Normal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H11 Char"/>
    <w:link w:val="Heading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77065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77065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7065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NoList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0">
    <w:name w:val="Normal_"/>
    <w:basedOn w:val="Normal"/>
    <w:semiHidden/>
    <w:rsid w:val="0077065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77065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065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77065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2A59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76335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character" w:styleId="Emphasis">
    <w:name w:val="Emphasis"/>
    <w:basedOn w:val="DefaultParagraphFont"/>
    <w:qFormat/>
    <w:rsid w:val="0084140F"/>
    <w:rPr>
      <w:i/>
      <w:iCs/>
    </w:rPr>
  </w:style>
  <w:style w:type="paragraph" w:customStyle="1" w:styleId="Heading3-rev">
    <w:name w:val="Heading 3-rev"/>
    <w:basedOn w:val="Heading2"/>
    <w:link w:val="Heading3-revChar"/>
    <w:qFormat/>
    <w:rsid w:val="00123CE3"/>
    <w:pPr>
      <w:keepLines w:val="0"/>
      <w:widowControl w:val="0"/>
      <w:numPr>
        <w:ilvl w:val="0"/>
        <w:numId w:val="0"/>
      </w:numPr>
      <w:tabs>
        <w:tab w:val="left" w:pos="2127"/>
      </w:tabs>
      <w:spacing w:before="0" w:after="120" w:line="240" w:lineRule="atLeast"/>
      <w:ind w:left="720" w:hanging="720"/>
    </w:pPr>
    <w:rPr>
      <w:rFonts w:eastAsia="SimSun"/>
      <w:b/>
      <w:sz w:val="24"/>
      <w:lang w:val="en-US"/>
    </w:rPr>
  </w:style>
  <w:style w:type="character" w:customStyle="1" w:styleId="Heading3-revChar">
    <w:name w:val="Heading 3-rev Char"/>
    <w:basedOn w:val="Heading2Char"/>
    <w:link w:val="Heading3-rev"/>
    <w:rsid w:val="00123CE3"/>
    <w:rPr>
      <w:rFonts w:ascii="Arial" w:eastAsia="SimSun" w:hAnsi="Arial"/>
      <w:b/>
      <w:sz w:val="24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117554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117554"/>
    <w:rPr>
      <w:rFonts w:ascii="Arial" w:eastAsia="MS Mincho" w:hAnsi="Arial"/>
      <w:b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75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4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63E8-8648-4C0F-88DF-72EDCF2B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1002</Words>
  <Characters>5346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14</cp:revision>
  <cp:lastPrinted>1900-01-01T08:00:00Z</cp:lastPrinted>
  <dcterms:created xsi:type="dcterms:W3CDTF">2021-04-13T02:28:00Z</dcterms:created>
  <dcterms:modified xsi:type="dcterms:W3CDTF">2021-04-13T03:18:00Z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